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54B1C554" w14:textId="3B1FA033" w:rsidR="0023405D" w:rsidRPr="0023405D" w:rsidRDefault="00CC73E6" w:rsidP="0023405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توسعه </w:t>
      </w:r>
      <w:proofErr w:type="spellStart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سامانه‌ها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فناورانه </w:t>
      </w:r>
      <w:proofErr w:type="spellStart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کم‌آب‌بر</w:t>
      </w:r>
      <w:proofErr w:type="spellEnd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 قابل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ت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بازچرخان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</w:t>
      </w:r>
      <w:proofErr w:type="spellStart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پا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دارساز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ک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ف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ت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آب برا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گلخانه، </w:t>
      </w:r>
      <w:proofErr w:type="spellStart"/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آبز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پرور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،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پرورش جلبک، علوفه، کشاورز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تول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د</w:t>
      </w:r>
      <w:r w:rsidRPr="00CC73E6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ز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CC73E6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ست</w:t>
      </w:r>
      <w:r w:rsidRPr="00CC73E6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E477A5E" w14:textId="4AD9DA30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6382CF03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A662A8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8A5006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8A5006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5"/>
          <w:headerReference w:type="default" r:id="rId16"/>
          <w:headerReference w:type="first" r:id="rId17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8"/>
          <w:headerReference w:type="default" r:id="rId19"/>
          <w:headerReference w:type="first" r:id="rId20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21"/>
          <w:headerReference w:type="default" r:id="rId22"/>
          <w:headerReference w:type="first" r:id="rId23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24"/>
      <w:headerReference w:type="default" r:id="rId25"/>
      <w:headerReference w:type="first" r:id="rId26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1694E" w14:textId="77777777" w:rsidR="008A5006" w:rsidRPr="00213560" w:rsidRDefault="008A5006" w:rsidP="00213560">
      <w:pPr>
        <w:bidi w:val="0"/>
        <w:rPr>
          <w:sz w:val="2"/>
          <w:lang w:bidi="fa-IR"/>
        </w:rPr>
      </w:pPr>
    </w:p>
  </w:endnote>
  <w:endnote w:type="continuationSeparator" w:id="0">
    <w:p w14:paraId="23F98149" w14:textId="77777777" w:rsidR="008A5006" w:rsidRPr="008A3624" w:rsidRDefault="008A5006" w:rsidP="008A3624">
      <w:pPr>
        <w:bidi w:val="0"/>
        <w:rPr>
          <w:sz w:val="4"/>
          <w:lang w:bidi="fa-IR"/>
        </w:rPr>
      </w:pPr>
    </w:p>
  </w:endnote>
  <w:endnote w:type="continuationNotice" w:id="1">
    <w:p w14:paraId="27D68009" w14:textId="77777777" w:rsidR="008A5006" w:rsidRPr="008A3624" w:rsidRDefault="008A5006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C5E9D1" w14:textId="77777777" w:rsidR="00CC73E6" w:rsidRDefault="00CC73E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BEF7E" w14:textId="77777777" w:rsidR="00CC73E6" w:rsidRDefault="00CC73E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1CA22E" w14:textId="77777777" w:rsidR="00CC73E6" w:rsidRDefault="00CC73E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3F3CC8" w14:textId="77777777" w:rsidR="008A5006" w:rsidRDefault="008A5006" w:rsidP="00213560">
      <w:pPr>
        <w:bidi w:val="0"/>
        <w:jc w:val="left"/>
      </w:pPr>
      <w:r>
        <w:separator/>
      </w:r>
    </w:p>
  </w:footnote>
  <w:footnote w:type="continuationSeparator" w:id="0">
    <w:p w14:paraId="5C455165" w14:textId="77777777" w:rsidR="008A5006" w:rsidRDefault="008A5006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2D5CF081" w14:textId="77777777" w:rsidR="008A5006" w:rsidRDefault="008A5006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924F4E" w14:textId="77777777" w:rsidR="00CC73E6" w:rsidRDefault="00CC73E6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38F63DE2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CC73E6" w:rsidRPr="00CC73E6">
            <w:rPr>
              <w:rFonts w:cs="B Mitra"/>
              <w:szCs w:val="24"/>
              <w:rtl/>
            </w:rPr>
            <w:t>توسعه سامانه‌ها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فناورانه کم‌آب‌بر با قابل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بازچرخان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و پا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دارساز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ک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ف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آب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7D9553A6" w:rsidR="00B466F5" w:rsidRPr="00D81156" w:rsidRDefault="00B466F5" w:rsidP="00B466F5">
          <w:pPr>
            <w:spacing w:line="240" w:lineRule="auto"/>
            <w:jc w:val="left"/>
            <w:rPr>
              <w:rFonts w:cs="B Mitra" w:hint="cs"/>
              <w:szCs w:val="24"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AC13BE">
            <w:rPr>
              <w:rFonts w:cs="B Mitra" w:hint="cs"/>
              <w:b/>
              <w:bCs/>
              <w:sz w:val="22"/>
              <w:szCs w:val="22"/>
              <w:rtl/>
            </w:rPr>
            <w:t xml:space="preserve"> </w:t>
          </w:r>
          <w:r w:rsidR="00CC73E6" w:rsidRPr="00CC73E6">
            <w:rPr>
              <w:rFonts w:cs="B Mitra"/>
              <w:szCs w:val="24"/>
              <w:rtl/>
            </w:rPr>
            <w:t>توسعه سامانه‌ها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فناورانه کم‌آب‌بر با قابل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بازچرخان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و پا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دارساز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ک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ف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آب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39CD7813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CC73E6" w:rsidRPr="00CC73E6">
            <w:rPr>
              <w:rFonts w:cs="B Mitra"/>
              <w:szCs w:val="24"/>
              <w:rtl/>
            </w:rPr>
            <w:t>توسعه سامانه‌ها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فناورانه کم‌آب‌بر با قابل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بازچرخان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و پا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دارساز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ک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ف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آب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A0883" w14:textId="77777777" w:rsidR="00CC73E6" w:rsidRDefault="00CC73E6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3E0F14AB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CC73E6" w:rsidRPr="00CC73E6">
            <w:rPr>
              <w:rFonts w:cs="B Mitra"/>
              <w:szCs w:val="24"/>
              <w:rtl/>
            </w:rPr>
            <w:t>توسعه سامانه‌ها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فناورانه کم‌آب‌بر با قابل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بازچرخان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و پا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دارساز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ک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ف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آب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05549C00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CC73E6" w:rsidRPr="00CC73E6">
            <w:rPr>
              <w:rFonts w:cs="B Mitra"/>
              <w:szCs w:val="24"/>
              <w:rtl/>
            </w:rPr>
            <w:t>توسعه سامانه‌ها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فناورانه کم‌آب‌بر با قابل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بازچرخان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و پا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دارساز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/>
              <w:szCs w:val="24"/>
              <w:rtl/>
            </w:rPr>
            <w:t xml:space="preserve"> ک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ف</w:t>
          </w:r>
          <w:r w:rsidR="00CC73E6" w:rsidRPr="00CC73E6">
            <w:rPr>
              <w:rFonts w:cs="B Mitra" w:hint="cs"/>
              <w:szCs w:val="24"/>
              <w:rtl/>
            </w:rPr>
            <w:t>ی</w:t>
          </w:r>
          <w:r w:rsidR="00CC73E6" w:rsidRPr="00CC73E6">
            <w:rPr>
              <w:rFonts w:cs="B Mitra" w:hint="eastAsia"/>
              <w:szCs w:val="24"/>
              <w:rtl/>
            </w:rPr>
            <w:t>ت</w:t>
          </w:r>
          <w:r w:rsidR="00CC73E6" w:rsidRPr="00CC73E6">
            <w:rPr>
              <w:rFonts w:cs="B Mitra"/>
              <w:szCs w:val="24"/>
              <w:rtl/>
            </w:rPr>
            <w:t xml:space="preserve"> آب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53F1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3D5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06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2A8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3BE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1BD4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3E6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26" Type="http://schemas.openxmlformats.org/officeDocument/2006/relationships/header" Target="header15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12.xml"/><Relationship Id="rId28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11.xml"/><Relationship Id="rId27" Type="http://schemas.openxmlformats.org/officeDocument/2006/relationships/fontTable" Target="fontTable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31122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9299C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3</TotalTime>
  <Pages>10</Pages>
  <Words>1217</Words>
  <Characters>6937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8138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3</cp:revision>
  <cp:lastPrinted>2026-07-15T11:09:00Z</cp:lastPrinted>
  <dcterms:created xsi:type="dcterms:W3CDTF">2026-07-15T11:11:00Z</dcterms:created>
  <dcterms:modified xsi:type="dcterms:W3CDTF">2026-07-15T11:14:00Z</dcterms:modified>
</cp:coreProperties>
</file>